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48B7C21D" w:rsidR="00D309CC" w:rsidRDefault="00D309CC" w:rsidP="00D46431">
      <w:pPr>
        <w:pStyle w:val="CH"/>
      </w:pPr>
      <w:bookmarkStart w:id="0" w:name="historyclause"/>
      <w:proofErr w:type="spellStart"/>
      <w:r w:rsidRPr="003C564B">
        <w:t>3GPP</w:t>
      </w:r>
      <w:proofErr w:type="spellEnd"/>
      <w:r w:rsidRPr="003C564B">
        <w:t xml:space="preserve"> RAN</w:t>
      </w:r>
      <w:r w:rsidR="00CF20E3" w:rsidRPr="003C564B">
        <w:t xml:space="preserve"> </w:t>
      </w:r>
      <w:proofErr w:type="spellStart"/>
      <w:r w:rsidRPr="003C564B">
        <w:t>WG</w:t>
      </w:r>
      <w:r w:rsidR="003D7AA8">
        <w:t>2</w:t>
      </w:r>
      <w:proofErr w:type="spellEnd"/>
      <w:r w:rsidRPr="003C564B">
        <w:t xml:space="preserve"> Meeting #</w:t>
      </w:r>
      <w:r w:rsidR="003D7AA8">
        <w:t>10</w:t>
      </w:r>
      <w:r w:rsidR="00A423F4">
        <w:t>8</w:t>
      </w:r>
      <w:r>
        <w:tab/>
      </w:r>
      <w:r w:rsidR="00D46431">
        <w:tab/>
      </w:r>
      <w:proofErr w:type="spellStart"/>
      <w:r w:rsidRPr="00447117">
        <w:t>R</w:t>
      </w:r>
      <w:r w:rsidR="00313F1B" w:rsidRPr="00447117">
        <w:t>2</w:t>
      </w:r>
      <w:proofErr w:type="spellEnd"/>
      <w:r w:rsidRPr="00447117">
        <w:t>-</w:t>
      </w:r>
      <w:r w:rsidR="00692656" w:rsidRPr="00447117">
        <w:t>191</w:t>
      </w:r>
      <w:r w:rsidR="00F262F6">
        <w:t>9446</w:t>
      </w:r>
    </w:p>
    <w:p w14:paraId="50DC9730" w14:textId="460F1BC5" w:rsidR="00D309CC" w:rsidRPr="00FD166F" w:rsidRDefault="00A423F4" w:rsidP="00D46431">
      <w:pPr>
        <w:pStyle w:val="CH"/>
        <w:tabs>
          <w:tab w:val="clear" w:pos="7920"/>
        </w:tabs>
        <w:rPr>
          <w:b w:val="0"/>
        </w:rPr>
      </w:pPr>
      <w:r w:rsidRPr="004E320F">
        <w:rPr>
          <w:bCs/>
          <w:szCs w:val="24"/>
          <w:lang w:eastAsia="ko-KR"/>
        </w:rPr>
        <w:t>Reno, Nevada, USA, 18 - 22 Novembe</w:t>
      </w:r>
      <w:r>
        <w:rPr>
          <w:bCs/>
          <w:szCs w:val="24"/>
          <w:lang w:eastAsia="ko-KR"/>
        </w:rPr>
        <w:t xml:space="preserve">r </w:t>
      </w:r>
      <w:r w:rsidR="003D7AA8" w:rsidRPr="00B070F5">
        <w:t>2019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32886B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92656">
        <w:t>5.4.4</w:t>
      </w:r>
    </w:p>
    <w:p w14:paraId="4DBE005A" w14:textId="5F44167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42457BFF" w:rsidR="00D309CC" w:rsidRDefault="00D309CC" w:rsidP="00776039">
      <w:pPr>
        <w:pStyle w:val="CH"/>
        <w:ind w:left="2260" w:hanging="2260"/>
      </w:pPr>
      <w:r w:rsidRPr="0008103A">
        <w:t>Title:</w:t>
      </w:r>
      <w:r w:rsidRPr="0008103A">
        <w:tab/>
      </w:r>
      <w:r w:rsidR="00EC55C0" w:rsidRPr="00EC55C0">
        <w:t xml:space="preserve">Handling of </w:t>
      </w:r>
      <w:proofErr w:type="spellStart"/>
      <w:r w:rsidR="00A423F4">
        <w:t>F</w:t>
      </w:r>
      <w:r w:rsidR="00EC55C0" w:rsidRPr="00EC55C0">
        <w:t>allbacks</w:t>
      </w:r>
      <w:proofErr w:type="spellEnd"/>
      <w:r w:rsidR="00EC55C0" w:rsidRPr="00EC55C0">
        <w:t xml:space="preserve"> for </w:t>
      </w:r>
      <w:r w:rsidR="00A423F4">
        <w:t>C</w:t>
      </w:r>
      <w:r w:rsidR="00EC55C0" w:rsidRPr="00EC55C0">
        <w:t xml:space="preserve">ontiguous and </w:t>
      </w:r>
      <w:r w:rsidR="00A423F4">
        <w:t>N</w:t>
      </w:r>
      <w:r w:rsidR="00EC55C0" w:rsidRPr="00EC55C0">
        <w:t>on-contiguous CA in FR2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2CC7" w14:textId="6C858D5F" w:rsidR="008E7986" w:rsidRDefault="009332B0" w:rsidP="008E7986">
      <w:r>
        <w:t>During the RAN4#92 meeting, an issue was raised in [1] that there are</w:t>
      </w:r>
      <w:r w:rsidR="00776039">
        <w:t xml:space="preserve"> </w:t>
      </w:r>
      <w:r w:rsidR="004E350F">
        <w:t xml:space="preserve">many </w:t>
      </w:r>
      <w:r w:rsidR="00776039">
        <w:t>combinations of intra-band contiguous and non-contiguous CA configurations</w:t>
      </w:r>
      <w:r>
        <w:t>, especially in FR2</w:t>
      </w:r>
      <w:r w:rsidR="004E350F">
        <w:t xml:space="preserve">. Generating all possible </w:t>
      </w:r>
      <w:proofErr w:type="spellStart"/>
      <w:r w:rsidR="004E350F">
        <w:t>fallbacks</w:t>
      </w:r>
      <w:proofErr w:type="spellEnd"/>
      <w:r w:rsidR="004E350F">
        <w:t xml:space="preserve"> for these combinations </w:t>
      </w:r>
      <w:r>
        <w:t>adds</w:t>
      </w:r>
      <w:r w:rsidR="004E350F">
        <w:t xml:space="preserve"> a huge amount of new combinations, </w:t>
      </w:r>
      <w:r>
        <w:t>and</w:t>
      </w:r>
      <w:r w:rsidR="004E350F">
        <w:t xml:space="preserve"> many </w:t>
      </w:r>
      <w:proofErr w:type="spellStart"/>
      <w:r w:rsidR="004E350F">
        <w:t>fallbacks</w:t>
      </w:r>
      <w:proofErr w:type="spellEnd"/>
      <w:r w:rsidR="004E350F">
        <w:t xml:space="preserve"> for the existing combinations are missing in the spec. </w:t>
      </w:r>
      <w:r>
        <w:t>Thus, it was agreed further by RAN WG4 to add the corresponding clarification to Rel-15 TS 38.101-2 [2] and TS 38.101-3 [3] that "</w:t>
      </w:r>
      <w:r w:rsidRPr="009332B0">
        <w:rPr>
          <w:i/>
          <w:iCs/>
        </w:rPr>
        <w:t xml:space="preserve">a UE is not required to support all possible </w:t>
      </w:r>
      <w:proofErr w:type="spellStart"/>
      <w:r w:rsidRPr="009332B0">
        <w:rPr>
          <w:i/>
          <w:iCs/>
        </w:rPr>
        <w:t>fallback</w:t>
      </w:r>
      <w:proofErr w:type="spellEnd"/>
      <w:r w:rsidRPr="009332B0">
        <w:rPr>
          <w:i/>
          <w:iCs/>
        </w:rPr>
        <w:t xml:space="preserve"> combinations but can directly fall back to a single FR2 carrier</w:t>
      </w:r>
      <w:r>
        <w:t>"</w:t>
      </w:r>
      <w:r w:rsidRPr="009332B0">
        <w:t>.</w:t>
      </w:r>
      <w:r>
        <w:t xml:space="preserve"> In addition </w:t>
      </w:r>
      <w:r w:rsidR="003A2259">
        <w:t xml:space="preserve">to </w:t>
      </w:r>
      <w:r>
        <w:t>it, RAN WG4 sent an LS [4] asking RAN WG2 to check signalling to avoid</w:t>
      </w:r>
      <w:r w:rsidRPr="009332B0">
        <w:t xml:space="preserve"> mandating support of all possible </w:t>
      </w:r>
      <w:proofErr w:type="spellStart"/>
      <w:r w:rsidRPr="009332B0">
        <w:t>fallback</w:t>
      </w:r>
      <w:proofErr w:type="spellEnd"/>
      <w:r>
        <w:t xml:space="preserve"> combinations.</w:t>
      </w:r>
    </w:p>
    <w:p w14:paraId="5FD1821E" w14:textId="77777777" w:rsidR="00A13BC0" w:rsidRDefault="008E7986" w:rsidP="008E7986">
      <w:pPr>
        <w:pStyle w:val="Heading1"/>
      </w:pPr>
      <w:r>
        <w:t>2</w:t>
      </w:r>
      <w:r>
        <w:tab/>
      </w:r>
      <w:proofErr w:type="spellStart"/>
      <w:r w:rsidR="004E350F">
        <w:t>Fallbacks</w:t>
      </w:r>
      <w:proofErr w:type="spellEnd"/>
      <w:r w:rsidR="004E350F">
        <w:t xml:space="preserve"> of contiguous/non-contiguous CA in FR2</w:t>
      </w:r>
    </w:p>
    <w:p w14:paraId="3A67921B" w14:textId="193967A6" w:rsidR="008E7986" w:rsidRDefault="00A13BC0" w:rsidP="00A13BC0">
      <w:pPr>
        <w:pStyle w:val="Heading2"/>
      </w:pPr>
      <w:r>
        <w:t>2.1</w:t>
      </w:r>
      <w:r>
        <w:tab/>
        <w:t>Background</w:t>
      </w:r>
      <w:r w:rsidR="008E7986">
        <w:t xml:space="preserve"> </w:t>
      </w:r>
    </w:p>
    <w:p w14:paraId="7BCCB13D" w14:textId="560A590F" w:rsidR="00EF7BF5" w:rsidRDefault="00776039" w:rsidP="00776039">
      <w:r>
        <w:t xml:space="preserve">In the E-UTRA specs it was introduced that a UE needs to support all </w:t>
      </w:r>
      <w:proofErr w:type="spellStart"/>
      <w:r>
        <w:t>fallbacks</w:t>
      </w:r>
      <w:proofErr w:type="spellEnd"/>
      <w:r>
        <w:t xml:space="preserve"> for the supported CA combinations</w:t>
      </w:r>
      <w:r w:rsidRPr="0009755D">
        <w:t>.</w:t>
      </w:r>
      <w:r>
        <w:t xml:space="preserve"> </w:t>
      </w:r>
      <w:r w:rsidR="008A7428">
        <w:t>The same approach has been g</w:t>
      </w:r>
      <w:r>
        <w:t>enerally used also for NR, however, there are many more complicated combinations in NR</w:t>
      </w:r>
      <w:r w:rsidR="008A7428">
        <w:t xml:space="preserve"> </w:t>
      </w:r>
      <w:r>
        <w:t xml:space="preserve">especially within FR2. </w:t>
      </w:r>
      <w:proofErr w:type="spellStart"/>
      <w:r>
        <w:t>Fallback</w:t>
      </w:r>
      <w:proofErr w:type="spellEnd"/>
      <w:r>
        <w:t xml:space="preserve"> groups have been defined to mitigate this a bit by not mandating </w:t>
      </w:r>
      <w:proofErr w:type="spellStart"/>
      <w:r>
        <w:t>fallbacks</w:t>
      </w:r>
      <w:proofErr w:type="spellEnd"/>
      <w:r>
        <w:t xml:space="preserve"> outside the </w:t>
      </w:r>
      <w:proofErr w:type="spellStart"/>
      <w:r>
        <w:t>fallback</w:t>
      </w:r>
      <w:proofErr w:type="spellEnd"/>
      <w:r>
        <w:t xml:space="preserve"> group. However, </w:t>
      </w:r>
      <w:r w:rsidR="008A7428">
        <w:t xml:space="preserve">there are certain CA combinations in </w:t>
      </w:r>
      <w:r>
        <w:t>in FR2</w:t>
      </w:r>
      <w:r w:rsidR="008A7428">
        <w:t>,</w:t>
      </w:r>
      <w:r>
        <w:t xml:space="preserve"> which are a combination of contiguous and non-contiguous CA</w:t>
      </w:r>
      <w:r w:rsidR="008A7428">
        <w:t>; and</w:t>
      </w:r>
      <w:r>
        <w:t xml:space="preserve"> these </w:t>
      </w:r>
      <w:r w:rsidR="004E350F">
        <w:t>CA combinations c</w:t>
      </w:r>
      <w:r>
        <w:t>an also be part of EN-DC</w:t>
      </w:r>
      <w:r w:rsidR="004E350F">
        <w:t>/NE-DC</w:t>
      </w:r>
      <w:r>
        <w:t xml:space="preserve"> combinations. </w:t>
      </w:r>
      <w:r w:rsidR="00A807DA">
        <w:t xml:space="preserve">Examples are all the combinations which have dashes within the bandwidth class part or have multiple blocks of contiguous carriers like CA_n260(2O), CA_n260(H-I), CA_n260(2A-2O-Q). </w:t>
      </w:r>
      <w:r>
        <w:t xml:space="preserve">While we have </w:t>
      </w:r>
      <w:proofErr w:type="spellStart"/>
      <w:r>
        <w:t>fallback</w:t>
      </w:r>
      <w:proofErr w:type="spellEnd"/>
      <w:r>
        <w:t xml:space="preserve"> groups for contiguous CA, </w:t>
      </w:r>
      <w:proofErr w:type="spellStart"/>
      <w:r>
        <w:t>fallback</w:t>
      </w:r>
      <w:proofErr w:type="spellEnd"/>
      <w:r>
        <w:t xml:space="preserve"> groups or other limitations of </w:t>
      </w:r>
      <w:proofErr w:type="spellStart"/>
      <w:r>
        <w:t>fallbacks</w:t>
      </w:r>
      <w:proofErr w:type="spellEnd"/>
      <w:r>
        <w:t xml:space="preserve"> are missing for combinations of contiguous and non-contiguous </w:t>
      </w:r>
      <w:proofErr w:type="spellStart"/>
      <w:r>
        <w:t>fallbacks</w:t>
      </w:r>
      <w:proofErr w:type="spellEnd"/>
      <w:r>
        <w:t xml:space="preserve">. </w:t>
      </w:r>
      <w:r w:rsidR="00EF7BF5">
        <w:t xml:space="preserve">Currently this sentence on </w:t>
      </w:r>
      <w:proofErr w:type="spellStart"/>
      <w:r w:rsidR="00EF7BF5">
        <w:t>fallbacks</w:t>
      </w:r>
      <w:proofErr w:type="spellEnd"/>
      <w:r w:rsidR="00EF7BF5">
        <w:t xml:space="preserve"> is in 38.101-3:</w:t>
      </w:r>
    </w:p>
    <w:p w14:paraId="1BEA99A8" w14:textId="66078058" w:rsidR="00EF7BF5" w:rsidRPr="00EF7BF5" w:rsidRDefault="00EF7BF5" w:rsidP="00EF7BF5">
      <w:pPr>
        <w:pStyle w:val="NormalWeb"/>
        <w:rPr>
          <w:i/>
          <w:lang w:val="en-US"/>
        </w:rPr>
      </w:pPr>
      <w:r w:rsidRPr="00EF7BF5">
        <w:rPr>
          <w:i/>
          <w:lang w:val="en-US"/>
        </w:rPr>
        <w:t>“</w:t>
      </w:r>
      <w:r w:rsidRPr="00EF7BF5">
        <w:rPr>
          <w:rFonts w:ascii="TimesNewRomanPSMT" w:hAnsi="TimesNewRomanPSMT"/>
          <w:i/>
          <w:sz w:val="20"/>
          <w:szCs w:val="20"/>
          <w:lang w:val="en-US"/>
        </w:rPr>
        <w:t>A terminal which supports an inter-band EN-DC configuration with a certain UL configuration shall support the all lower order DL configurations of the lower order EN-DC combinations, which have this certain UL configuration and the fallbacks of this UL configuration.</w:t>
      </w:r>
      <w:r w:rsidRPr="00EF7BF5">
        <w:rPr>
          <w:i/>
          <w:lang w:val="en-US"/>
        </w:rPr>
        <w:t>”</w:t>
      </w:r>
    </w:p>
    <w:p w14:paraId="2FA7577E" w14:textId="3D6A3C96" w:rsidR="00776039" w:rsidRDefault="00EF7BF5" w:rsidP="00776039">
      <w:r>
        <w:t>This sentence does</w:t>
      </w:r>
      <w:r w:rsidR="008A7428">
        <w:t xml:space="preserve"> </w:t>
      </w:r>
      <w:r>
        <w:t>n</w:t>
      </w:r>
      <w:r w:rsidR="008A7428">
        <w:t>o</w:t>
      </w:r>
      <w:r>
        <w:t xml:space="preserve">t clearly say how the </w:t>
      </w:r>
      <w:proofErr w:type="spellStart"/>
      <w:r>
        <w:t>fallbacks</w:t>
      </w:r>
      <w:proofErr w:type="spellEnd"/>
      <w:r>
        <w:t xml:space="preserve"> are generated and which combination is considered a </w:t>
      </w:r>
      <w:proofErr w:type="spellStart"/>
      <w:r>
        <w:t>fallback</w:t>
      </w:r>
      <w:proofErr w:type="spellEnd"/>
      <w:r>
        <w:t xml:space="preserve">. </w:t>
      </w:r>
      <w:r w:rsidR="00776039">
        <w:t>Therefore</w:t>
      </w:r>
      <w:r w:rsidR="008A7428">
        <w:t>,</w:t>
      </w:r>
      <w:r w:rsidR="00776039">
        <w:t xml:space="preserve"> it is unclear which </w:t>
      </w:r>
      <w:proofErr w:type="spellStart"/>
      <w:r w:rsidR="00776039">
        <w:t>fallbacks</w:t>
      </w:r>
      <w:proofErr w:type="spellEnd"/>
      <w:r w:rsidR="00776039">
        <w:t xml:space="preserve"> are to be supported and which not. Also</w:t>
      </w:r>
      <w:r w:rsidR="008A7428">
        <w:t>,</w:t>
      </w:r>
      <w:r w:rsidR="00776039">
        <w:t xml:space="preserve"> </w:t>
      </w:r>
      <w:r>
        <w:t xml:space="preserve">assuming all combinations </w:t>
      </w:r>
      <w:r w:rsidR="000E1AFC">
        <w:t xml:space="preserve">as </w:t>
      </w:r>
      <w:proofErr w:type="spellStart"/>
      <w:r w:rsidR="000E1AFC">
        <w:t>fallbacks</w:t>
      </w:r>
      <w:proofErr w:type="spellEnd"/>
      <w:r w:rsidR="000E1AFC">
        <w:t xml:space="preserve"> </w:t>
      </w:r>
      <w:r>
        <w:t xml:space="preserve">that result from removing one carrier after the next results </w:t>
      </w:r>
      <w:r w:rsidR="00776039">
        <w:t xml:space="preserve">in a huge number of additional combinations, that </w:t>
      </w:r>
      <w:r>
        <w:t xml:space="preserve">would </w:t>
      </w:r>
      <w:r w:rsidR="00776039">
        <w:t>need to be supported</w:t>
      </w:r>
      <w:r>
        <w:t xml:space="preserve"> in the spec and in the UE. In the current specs many of these </w:t>
      </w:r>
      <w:proofErr w:type="spellStart"/>
      <w:r>
        <w:t>fallbacks</w:t>
      </w:r>
      <w:proofErr w:type="spellEnd"/>
      <w:r>
        <w:t xml:space="preserve"> are missing.</w:t>
      </w:r>
    </w:p>
    <w:p w14:paraId="4A44A0EE" w14:textId="1C1C292D" w:rsidR="0009755D" w:rsidRPr="0009755D" w:rsidRDefault="00EF7BF5" w:rsidP="00E72324">
      <w:pPr>
        <w:rPr>
          <w:lang w:val="en-US"/>
        </w:rPr>
      </w:pPr>
      <w:r>
        <w:t xml:space="preserve">One relatively simple example of such a combination is DC_2A_n261(H-I). </w:t>
      </w:r>
      <w:r w:rsidR="00A13BC0">
        <w:t>However,</w:t>
      </w:r>
      <w:r>
        <w:t xml:space="preserve"> already this simple example generates </w:t>
      </w:r>
      <w:r w:rsidR="00DC06ED">
        <w:t xml:space="preserve">a </w:t>
      </w:r>
      <w:proofErr w:type="spellStart"/>
      <w:r w:rsidR="00DC06ED">
        <w:t>fallback</w:t>
      </w:r>
      <w:proofErr w:type="spellEnd"/>
      <w:r w:rsidR="00DC06ED">
        <w:t xml:space="preserve"> tree with </w:t>
      </w:r>
      <w:r>
        <w:t xml:space="preserve">12 </w:t>
      </w:r>
      <w:proofErr w:type="spellStart"/>
      <w:r>
        <w:t>fallbacks</w:t>
      </w:r>
      <w:proofErr w:type="spellEnd"/>
      <w:r w:rsidR="00A13BC0">
        <w:t>,</w:t>
      </w:r>
      <w:r w:rsidR="00DC06ED">
        <w:t xml:space="preserve"> </w:t>
      </w:r>
      <w:r w:rsidR="00A13BC0">
        <w:rPr>
          <w:lang w:val="en-US"/>
        </w:rPr>
        <w:t>as</w:t>
      </w:r>
      <w:r w:rsidR="00B03B5E">
        <w:rPr>
          <w:lang w:val="en-US"/>
        </w:rPr>
        <w:t xml:space="preserve"> shown in figure 1:</w:t>
      </w:r>
    </w:p>
    <w:p w14:paraId="7228DA19" w14:textId="1267635C" w:rsidR="00E72324" w:rsidRDefault="004E350F" w:rsidP="00E72324">
      <w:pPr>
        <w:rPr>
          <w:lang w:val="en-US"/>
        </w:rPr>
      </w:pPr>
      <w:r w:rsidRPr="004E350F">
        <w:rPr>
          <w:noProof/>
          <w:lang w:val="en-US" w:eastAsia="zh-CN"/>
        </w:rPr>
        <w:drawing>
          <wp:inline distT="0" distB="0" distL="0" distR="0" wp14:anchorId="235B6B35" wp14:editId="77829A3A">
            <wp:extent cx="6659058" cy="10498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9215" cy="1051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388E8" w14:textId="6BD46FDB" w:rsidR="00B03B5E" w:rsidRDefault="00B03B5E" w:rsidP="00B03B5E">
      <w:pPr>
        <w:pStyle w:val="TF"/>
      </w:pPr>
      <w:r w:rsidRPr="004D3578">
        <w:t xml:space="preserve">Figure 1: </w:t>
      </w:r>
      <w:proofErr w:type="spellStart"/>
      <w:r w:rsidR="004E350F">
        <w:t>Fallback</w:t>
      </w:r>
      <w:proofErr w:type="spellEnd"/>
      <w:r w:rsidR="004E350F">
        <w:t xml:space="preserve"> tree for </w:t>
      </w:r>
      <w:proofErr w:type="spellStart"/>
      <w:r w:rsidR="004E350F">
        <w:t>DC_2A_n261</w:t>
      </w:r>
      <w:proofErr w:type="spellEnd"/>
      <w:r w:rsidR="004E350F">
        <w:t>(H-I)</w:t>
      </w:r>
      <w:r w:rsidRPr="004D3578">
        <w:t xml:space="preserve"> </w:t>
      </w:r>
    </w:p>
    <w:p w14:paraId="5054B353" w14:textId="0CC6C636" w:rsidR="00F97B58" w:rsidRDefault="00DC06ED" w:rsidP="00F97B58">
      <w:r>
        <w:rPr>
          <w:lang w:val="en-US"/>
        </w:rPr>
        <w:t xml:space="preserve">There are much more complicated CA combinations that will create many more combinations like </w:t>
      </w:r>
      <w:r w:rsidRPr="00DC06ED">
        <w:rPr>
          <w:lang w:val="en-US"/>
        </w:rPr>
        <w:t>CA_n260(2A-2O-Q)</w:t>
      </w:r>
      <w:r>
        <w:rPr>
          <w:lang w:val="en-US"/>
        </w:rPr>
        <w:t xml:space="preserve"> and there are many of these combinations</w:t>
      </w:r>
      <w:r w:rsidR="009F6F20">
        <w:t>.</w:t>
      </w:r>
      <w:r w:rsidR="00EA6F9B">
        <w:t xml:space="preserve"> For </w:t>
      </w:r>
      <w:r w:rsidR="00EA6F9B" w:rsidRPr="00DC06ED">
        <w:rPr>
          <w:lang w:val="en-US"/>
        </w:rPr>
        <w:t>CA_n260(2A-2O-Q)</w:t>
      </w:r>
      <w:r w:rsidR="00EA6F9B">
        <w:rPr>
          <w:lang w:val="en-US"/>
        </w:rPr>
        <w:t xml:space="preserve"> figure 2 shows the fallback tree with 46 unique </w:t>
      </w:r>
      <w:r w:rsidR="00EA6F9B">
        <w:rPr>
          <w:lang w:val="en-US"/>
        </w:rPr>
        <w:lastRenderedPageBreak/>
        <w:t>fallback combinations (all duplicates already removed). This combination is already in 38.101, however, most of these  fallbacks are missing.</w:t>
      </w:r>
      <w:r w:rsidR="00627C37">
        <w:rPr>
          <w:lang w:val="en-US"/>
        </w:rPr>
        <w:t xml:space="preserve"> Figure 3 shows a visualization of what </w:t>
      </w:r>
      <w:r w:rsidR="00627C37" w:rsidRPr="00DC06ED">
        <w:rPr>
          <w:lang w:val="en-US"/>
        </w:rPr>
        <w:t>CA_n260(2A-2O-Q)</w:t>
      </w:r>
      <w:r w:rsidR="00627C37">
        <w:rPr>
          <w:lang w:val="en-US"/>
        </w:rPr>
        <w:t xml:space="preserve"> means.</w:t>
      </w:r>
    </w:p>
    <w:p w14:paraId="528DAD3E" w14:textId="7A3C5FBD" w:rsidR="00EA6F9B" w:rsidRDefault="00EA6F9B" w:rsidP="00F97B58">
      <w:pPr>
        <w:rPr>
          <w:lang w:val="en-US"/>
        </w:rPr>
      </w:pPr>
      <w:r w:rsidRPr="00EA6F9B">
        <w:rPr>
          <w:noProof/>
          <w:lang w:val="en-US" w:eastAsia="zh-CN"/>
        </w:rPr>
        <w:drawing>
          <wp:inline distT="0" distB="0" distL="0" distR="0" wp14:anchorId="7931C12E" wp14:editId="54389A50">
            <wp:extent cx="6714702" cy="2732962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44430" cy="2745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3EA69" w14:textId="117D69E2" w:rsidR="00EA6F9B" w:rsidRDefault="00EA6F9B" w:rsidP="00EA6F9B">
      <w:pPr>
        <w:pStyle w:val="TF"/>
      </w:pPr>
      <w:r w:rsidRPr="004D3578">
        <w:t xml:space="preserve">Figure </w:t>
      </w:r>
      <w:r w:rsidR="00627C37">
        <w:t>2</w:t>
      </w:r>
      <w:r w:rsidRPr="004D3578">
        <w:t xml:space="preserve">: </w:t>
      </w:r>
      <w:proofErr w:type="spellStart"/>
      <w:r>
        <w:t>Fallback</w:t>
      </w:r>
      <w:proofErr w:type="spellEnd"/>
      <w:r>
        <w:t xml:space="preserve"> tree for </w:t>
      </w:r>
      <w:r w:rsidRPr="00DC06ED">
        <w:rPr>
          <w:lang w:val="en-US"/>
        </w:rPr>
        <w:t>CA_n260(2A-2O-Q)</w:t>
      </w:r>
      <w:r w:rsidRPr="004D3578">
        <w:t xml:space="preserve"> </w:t>
      </w:r>
    </w:p>
    <w:p w14:paraId="38D845EE" w14:textId="2B90178D" w:rsidR="00EA6F9B" w:rsidRPr="00EA6F9B" w:rsidRDefault="00627C37" w:rsidP="00F97B58">
      <w:r w:rsidRPr="00627C37">
        <w:rPr>
          <w:noProof/>
          <w:lang w:val="en-US" w:eastAsia="zh-CN"/>
        </w:rPr>
        <w:drawing>
          <wp:inline distT="0" distB="0" distL="0" distR="0" wp14:anchorId="51E433E5" wp14:editId="575970BB">
            <wp:extent cx="6122035" cy="30353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29600" cy="33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2F966" w14:textId="717CF88C" w:rsidR="00627C37" w:rsidRDefault="00627C37" w:rsidP="00627C37">
      <w:pPr>
        <w:pStyle w:val="TF"/>
      </w:pPr>
      <w:r w:rsidRPr="004D3578">
        <w:t xml:space="preserve">Figure </w:t>
      </w:r>
      <w:r>
        <w:t>3</w:t>
      </w:r>
      <w:r w:rsidRPr="004D3578">
        <w:t xml:space="preserve">: </w:t>
      </w:r>
      <w:r>
        <w:t xml:space="preserve">Visualization of CA combination </w:t>
      </w:r>
      <w:r w:rsidRPr="00DC06ED">
        <w:rPr>
          <w:lang w:val="en-US"/>
        </w:rPr>
        <w:t>CA_n260(2A-2O-Q)</w:t>
      </w:r>
      <w:r w:rsidRPr="004D3578">
        <w:t xml:space="preserve"> </w:t>
      </w:r>
    </w:p>
    <w:p w14:paraId="6D55C575" w14:textId="1A9DE1FF" w:rsidR="00A13BC0" w:rsidRDefault="00A13BC0" w:rsidP="00A13BC0">
      <w:r>
        <w:t>Usually</w:t>
      </w:r>
      <w:r w:rsidR="00DB5A6B">
        <w:t>,</w:t>
      </w:r>
      <w:r>
        <w:t xml:space="preserve"> </w:t>
      </w:r>
      <w:r w:rsidR="00DB5A6B">
        <w:t>an</w:t>
      </w:r>
      <w:r>
        <w:t xml:space="preserve"> operator requesting </w:t>
      </w:r>
      <w:r w:rsidR="00DB5A6B">
        <w:t>a particular</w:t>
      </w:r>
      <w:r>
        <w:t xml:space="preserve"> </w:t>
      </w:r>
      <w:r w:rsidR="00DB5A6B">
        <w:t xml:space="preserve">band </w:t>
      </w:r>
      <w:r>
        <w:t xml:space="preserve">combination is just interested in the original combination. Of course, there should be a possibility not to use some of the carriers, and this can always be done by deactivating one or more carriers of a combination. Nevertheless, it seems that </w:t>
      </w:r>
      <w:r w:rsidR="00DB5A6B">
        <w:t>supporting</w:t>
      </w:r>
      <w:r>
        <w:t xml:space="preserve"> </w:t>
      </w:r>
      <w:r w:rsidR="00DB5A6B">
        <w:t>all</w:t>
      </w:r>
      <w:r>
        <w:t xml:space="preserve"> the </w:t>
      </w:r>
      <w:proofErr w:type="spellStart"/>
      <w:r>
        <w:t>fallback</w:t>
      </w:r>
      <w:proofErr w:type="spellEnd"/>
      <w:r>
        <w:t xml:space="preserve"> combinations as stand-alone combinations is not needed in real network deployments. </w:t>
      </w:r>
    </w:p>
    <w:p w14:paraId="6E7139BA" w14:textId="687EC96B" w:rsidR="00B03B5E" w:rsidRPr="00FE44D7" w:rsidRDefault="00B03B5E" w:rsidP="00A13BC0">
      <w:pPr>
        <w:pStyle w:val="Observation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/>
        </w:rPr>
      </w:pPr>
      <w:r>
        <w:rPr>
          <w:noProof/>
        </w:rPr>
        <w:t>Observation 1</w:t>
      </w:r>
      <w:r w:rsidR="003448DD">
        <w:rPr>
          <w:noProof/>
        </w:rPr>
        <w:t>a</w:t>
      </w:r>
      <w:r>
        <w:rPr>
          <w:noProof/>
        </w:rPr>
        <w:t>:</w:t>
      </w:r>
      <w:r w:rsidRPr="00FE44D7"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  <w:tab/>
      </w:r>
      <w:r w:rsidR="00EA6F9B">
        <w:rPr>
          <w:noProof/>
        </w:rPr>
        <w:t>Especially FR2 combinations with combined contiguous and non-contiguous intra-band CA generate a huge amount of fallback combinations</w:t>
      </w:r>
      <w:r w:rsidR="00A13BC0">
        <w:rPr>
          <w:noProof/>
        </w:rPr>
        <w:t>.</w:t>
      </w:r>
    </w:p>
    <w:p w14:paraId="3A203B3E" w14:textId="048A0050" w:rsidR="00EA6F9B" w:rsidRPr="00A13BC0" w:rsidRDefault="00E8127C" w:rsidP="00A13BC0">
      <w:pPr>
        <w:pStyle w:val="Observation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/>
        </w:rPr>
      </w:pPr>
      <w:r>
        <w:rPr>
          <w:noProof/>
        </w:rPr>
        <w:t xml:space="preserve">Observation </w:t>
      </w:r>
      <w:r w:rsidR="003448DD">
        <w:rPr>
          <w:noProof/>
        </w:rPr>
        <w:t>1b</w:t>
      </w:r>
      <w:r>
        <w:rPr>
          <w:noProof/>
        </w:rPr>
        <w:t>:</w:t>
      </w:r>
      <w:r w:rsidRPr="00FE44D7"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  <w:tab/>
      </w:r>
      <w:r>
        <w:rPr>
          <w:noProof/>
        </w:rPr>
        <w:t>Each single of the additional fallback combinations add to the already huge number of CA/DC combinations in 3GPP adding a lot of work for the rapporteurs and needs to be implemented separately in the UE as well as tested for the UE type approval</w:t>
      </w:r>
      <w:r w:rsidR="00A13BC0">
        <w:rPr>
          <w:noProof/>
        </w:rPr>
        <w:t>.</w:t>
      </w:r>
    </w:p>
    <w:p w14:paraId="4A0F41EB" w14:textId="5D86EBD4" w:rsidR="00E8127C" w:rsidRPr="00FE44D7" w:rsidRDefault="00E8127C" w:rsidP="00A13BC0">
      <w:pPr>
        <w:pStyle w:val="Observation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/>
        </w:rPr>
      </w:pPr>
      <w:r>
        <w:rPr>
          <w:noProof/>
        </w:rPr>
        <w:t xml:space="preserve">Observation </w:t>
      </w:r>
      <w:r w:rsidR="003448DD">
        <w:rPr>
          <w:noProof/>
        </w:rPr>
        <w:t>1c</w:t>
      </w:r>
      <w:r>
        <w:rPr>
          <w:noProof/>
        </w:rPr>
        <w:t>:</w:t>
      </w:r>
      <w:r w:rsidRPr="00FE44D7"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  <w:tab/>
      </w:r>
      <w:r>
        <w:rPr>
          <w:noProof/>
          <w:lang w:val="en-US"/>
        </w:rPr>
        <w:t>Fallback</w:t>
      </w:r>
      <w:r>
        <w:rPr>
          <w:noProof/>
        </w:rPr>
        <w:t xml:space="preserve"> FR2 combinations with combined contiguous and non-contiguous intra-band CA seem to be not needed, as long as it is possible to deactivate some of the carriers</w:t>
      </w:r>
      <w:r w:rsidR="00A13BC0">
        <w:rPr>
          <w:noProof/>
        </w:rPr>
        <w:t>.</w:t>
      </w:r>
    </w:p>
    <w:p w14:paraId="12E26451" w14:textId="531879F1" w:rsidR="00E8127C" w:rsidRPr="00E8127C" w:rsidRDefault="00E8127C" w:rsidP="00EA6F9B">
      <w:pPr>
        <w:rPr>
          <w:lang w:val="en-US"/>
        </w:rPr>
      </w:pPr>
      <w:r>
        <w:rPr>
          <w:lang w:val="en-US"/>
        </w:rPr>
        <w:t>Due to these observations</w:t>
      </w:r>
      <w:r w:rsidR="00DB5A6B">
        <w:rPr>
          <w:lang w:val="en-US"/>
        </w:rPr>
        <w:t>, RAN WG4 discussed and agreed</w:t>
      </w:r>
      <w:r>
        <w:rPr>
          <w:lang w:val="en-US"/>
        </w:rPr>
        <w:t xml:space="preserve"> to</w:t>
      </w:r>
      <w:r w:rsidR="00627C37">
        <w:rPr>
          <w:lang w:val="en-US"/>
        </w:rPr>
        <w:t xml:space="preserve"> modify </w:t>
      </w:r>
      <w:r w:rsidR="00DB5A6B">
        <w:rPr>
          <w:lang w:val="en-US"/>
        </w:rPr>
        <w:t>fallback</w:t>
      </w:r>
      <w:r w:rsidR="00627C37">
        <w:rPr>
          <w:lang w:val="en-US"/>
        </w:rPr>
        <w:t xml:space="preserve"> requirement</w:t>
      </w:r>
      <w:r w:rsidR="00DB5A6B">
        <w:rPr>
          <w:lang w:val="en-US"/>
        </w:rPr>
        <w:t>s</w:t>
      </w:r>
      <w:r w:rsidR="00627C37">
        <w:rPr>
          <w:lang w:val="en-US"/>
        </w:rPr>
        <w:t xml:space="preserve"> in the specification in such a way that fallbacks of combined contiguous and non-contiguous FR2 intra-band combinations are allowed to directly fallback to </w:t>
      </w:r>
      <w:r w:rsidR="00E214B7">
        <w:rPr>
          <w:lang w:val="en-US"/>
        </w:rPr>
        <w:t xml:space="preserve">bandwidth class </w:t>
      </w:r>
      <w:r w:rsidR="003448DD">
        <w:rPr>
          <w:lang w:val="en-US"/>
        </w:rPr>
        <w:t>"</w:t>
      </w:r>
      <w:r w:rsidR="00E214B7">
        <w:rPr>
          <w:lang w:val="en-US"/>
        </w:rPr>
        <w:t>A</w:t>
      </w:r>
      <w:r w:rsidR="003448DD">
        <w:rPr>
          <w:lang w:val="en-US"/>
        </w:rPr>
        <w:t>"</w:t>
      </w:r>
      <w:r w:rsidR="00E214B7">
        <w:rPr>
          <w:lang w:val="en-US"/>
        </w:rPr>
        <w:t>. As said above, this does</w:t>
      </w:r>
      <w:r w:rsidR="00A13BC0">
        <w:rPr>
          <w:lang w:val="en-US"/>
        </w:rPr>
        <w:t xml:space="preserve"> </w:t>
      </w:r>
      <w:r w:rsidR="00E214B7">
        <w:rPr>
          <w:lang w:val="en-US"/>
        </w:rPr>
        <w:t>n</w:t>
      </w:r>
      <w:r w:rsidR="00A13BC0">
        <w:rPr>
          <w:lang w:val="en-US"/>
        </w:rPr>
        <w:t>o</w:t>
      </w:r>
      <w:r w:rsidR="00E214B7">
        <w:rPr>
          <w:lang w:val="en-US"/>
        </w:rPr>
        <w:t xml:space="preserve">t mean that some carriers of the original combination cannot be deactivated, but the fallbacks cannot be used as a stand-alone combination. </w:t>
      </w:r>
      <w:r w:rsidR="00DB5A6B">
        <w:rPr>
          <w:lang w:val="en-US"/>
        </w:rPr>
        <w:t xml:space="preserve">The corresponding CR were agreed in [2] and [3], in which the following clarification was captured. </w:t>
      </w:r>
    </w:p>
    <w:p w14:paraId="62E2E073" w14:textId="0FCB3C0B" w:rsidR="008E7986" w:rsidRDefault="00DB5A6B" w:rsidP="008E7986">
      <w:r>
        <w:t xml:space="preserve"> "</w:t>
      </w:r>
      <w:r w:rsidR="000872A4" w:rsidRPr="00D9676D">
        <w:rPr>
          <w:i/>
          <w:iCs/>
        </w:rPr>
        <w:t>A terminal which supports CA or DC co</w:t>
      </w:r>
      <w:r w:rsidR="00A807DA" w:rsidRPr="00D9676D">
        <w:rPr>
          <w:i/>
          <w:iCs/>
        </w:rPr>
        <w:t>nfigurations,</w:t>
      </w:r>
      <w:r w:rsidR="000872A4" w:rsidRPr="00D9676D">
        <w:rPr>
          <w:i/>
          <w:iCs/>
        </w:rPr>
        <w:t xml:space="preserve"> which include FR2 intra-band </w:t>
      </w:r>
      <w:r w:rsidR="00A807DA" w:rsidRPr="00D9676D">
        <w:rPr>
          <w:i/>
          <w:iCs/>
        </w:rPr>
        <w:t xml:space="preserve">CA combinations with multiple </w:t>
      </w:r>
      <w:proofErr w:type="spellStart"/>
      <w:r w:rsidR="000872A4" w:rsidRPr="00D9676D">
        <w:rPr>
          <w:i/>
          <w:iCs/>
        </w:rPr>
        <w:t>subblocks</w:t>
      </w:r>
      <w:proofErr w:type="spellEnd"/>
      <w:r w:rsidR="00A807DA" w:rsidRPr="00D9676D">
        <w:rPr>
          <w:i/>
          <w:iCs/>
        </w:rPr>
        <w:t>,</w:t>
      </w:r>
      <w:r w:rsidR="000872A4" w:rsidRPr="00D9676D">
        <w:rPr>
          <w:i/>
          <w:iCs/>
        </w:rPr>
        <w:t xml:space="preserve"> </w:t>
      </w:r>
      <w:r w:rsidR="00A807DA" w:rsidRPr="00D9676D">
        <w:rPr>
          <w:i/>
          <w:iCs/>
        </w:rPr>
        <w:t xml:space="preserve">where at least one of the </w:t>
      </w:r>
      <w:proofErr w:type="spellStart"/>
      <w:r w:rsidR="00A807DA" w:rsidRPr="00D9676D">
        <w:rPr>
          <w:i/>
          <w:iCs/>
        </w:rPr>
        <w:t>subblocks</w:t>
      </w:r>
      <w:proofErr w:type="spellEnd"/>
      <w:r w:rsidR="00A807DA" w:rsidRPr="00D9676D">
        <w:rPr>
          <w:i/>
          <w:iCs/>
        </w:rPr>
        <w:t xml:space="preserve"> consists of a </w:t>
      </w:r>
      <w:r w:rsidR="000872A4" w:rsidRPr="00D9676D">
        <w:rPr>
          <w:i/>
          <w:iCs/>
        </w:rPr>
        <w:t xml:space="preserve">contiguous CA </w:t>
      </w:r>
      <w:r w:rsidR="00A807DA" w:rsidRPr="00447117">
        <w:rPr>
          <w:i/>
          <w:iCs/>
        </w:rPr>
        <w:t>combination is not required to support all</w:t>
      </w:r>
      <w:r w:rsidR="00A807DA" w:rsidRPr="00D9676D">
        <w:rPr>
          <w:i/>
          <w:iCs/>
        </w:rPr>
        <w:t xml:space="preserve"> </w:t>
      </w:r>
      <w:proofErr w:type="spellStart"/>
      <w:r w:rsidR="00A807DA" w:rsidRPr="00D9676D">
        <w:rPr>
          <w:i/>
          <w:iCs/>
        </w:rPr>
        <w:t>fallback</w:t>
      </w:r>
      <w:proofErr w:type="spellEnd"/>
      <w:r w:rsidR="00A807DA" w:rsidRPr="00D9676D">
        <w:rPr>
          <w:i/>
          <w:iCs/>
        </w:rPr>
        <w:t xml:space="preserve"> combinations but can directly fall back to a single FR2 carrier.</w:t>
      </w:r>
      <w:r>
        <w:t>"</w:t>
      </w:r>
      <w:r w:rsidR="00E214B7">
        <w:t xml:space="preserve"> </w:t>
      </w:r>
    </w:p>
    <w:p w14:paraId="0789094A" w14:textId="77777777" w:rsidR="00692656" w:rsidRDefault="00EE48CD" w:rsidP="00EE48CD">
      <w:pPr>
        <w:rPr>
          <w:lang w:val="en-US"/>
        </w:rPr>
      </w:pPr>
      <w:r w:rsidRPr="00EE48CD">
        <w:rPr>
          <w:lang w:val="en-US"/>
        </w:rPr>
        <w:t xml:space="preserve">With </w:t>
      </w:r>
      <w:r>
        <w:rPr>
          <w:lang w:val="en-US"/>
        </w:rPr>
        <w:t>such</w:t>
      </w:r>
      <w:r w:rsidRPr="00EE48CD">
        <w:rPr>
          <w:lang w:val="en-US"/>
        </w:rPr>
        <w:t xml:space="preserve"> change, for FR2 intra-band contiguous and non-contiguous band combinations, </w:t>
      </w:r>
      <w:proofErr w:type="spellStart"/>
      <w:r w:rsidRPr="00EE48CD">
        <w:rPr>
          <w:lang w:val="en-US"/>
        </w:rPr>
        <w:t>gNB</w:t>
      </w:r>
      <w:proofErr w:type="spellEnd"/>
      <w:r w:rsidRPr="00EE48CD">
        <w:rPr>
          <w:lang w:val="en-US"/>
        </w:rPr>
        <w:t xml:space="preserve"> should consider the UE only support the reported CA band combination and the one single carrier. In details, </w:t>
      </w:r>
      <w:proofErr w:type="spellStart"/>
      <w:r w:rsidRPr="00EE48CD">
        <w:rPr>
          <w:lang w:val="en-US"/>
        </w:rPr>
        <w:t>gNB</w:t>
      </w:r>
      <w:proofErr w:type="spellEnd"/>
      <w:r w:rsidRPr="00EE48CD">
        <w:rPr>
          <w:lang w:val="en-US"/>
        </w:rPr>
        <w:t xml:space="preserve"> can only configure the UE with the reported FR2 intra-band CA combination in </w:t>
      </w:r>
      <w:proofErr w:type="spellStart"/>
      <w:r w:rsidRPr="00EE48CD">
        <w:rPr>
          <w:lang w:val="en-US"/>
        </w:rPr>
        <w:t>RRCReconfiguration</w:t>
      </w:r>
      <w:proofErr w:type="spellEnd"/>
      <w:r w:rsidRPr="00EE48CD">
        <w:rPr>
          <w:lang w:val="en-US"/>
        </w:rPr>
        <w:t xml:space="preserve"> message. However, </w:t>
      </w:r>
      <w:proofErr w:type="spellStart"/>
      <w:r w:rsidRPr="00EE48CD">
        <w:rPr>
          <w:lang w:val="en-US"/>
        </w:rPr>
        <w:t>gNB</w:t>
      </w:r>
      <w:proofErr w:type="spellEnd"/>
      <w:r w:rsidRPr="00EE48CD">
        <w:rPr>
          <w:lang w:val="en-US"/>
        </w:rPr>
        <w:t xml:space="preserve"> can still perform </w:t>
      </w:r>
      <w:proofErr w:type="spellStart"/>
      <w:r w:rsidRPr="00EE48CD">
        <w:rPr>
          <w:lang w:val="en-US"/>
        </w:rPr>
        <w:t>Scell</w:t>
      </w:r>
      <w:proofErr w:type="spellEnd"/>
      <w:r w:rsidRPr="00EE48CD">
        <w:rPr>
          <w:lang w:val="en-US"/>
        </w:rPr>
        <w:t>(s) deactivation to achieve lower order CA</w:t>
      </w:r>
      <w:r>
        <w:rPr>
          <w:lang w:val="en-US"/>
        </w:rPr>
        <w:t xml:space="preserve"> after the reconfiguration.</w:t>
      </w:r>
      <w:r w:rsidR="00FF685B">
        <w:rPr>
          <w:lang w:val="en-US"/>
        </w:rPr>
        <w:t xml:space="preserve"> </w:t>
      </w:r>
      <w:r w:rsidR="003448DD">
        <w:rPr>
          <w:lang w:val="en-US"/>
        </w:rPr>
        <w:t xml:space="preserve">It is </w:t>
      </w:r>
      <w:r w:rsidR="00FF685B">
        <w:rPr>
          <w:lang w:val="en-US"/>
        </w:rPr>
        <w:t xml:space="preserve">also </w:t>
      </w:r>
      <w:r w:rsidR="003448DD">
        <w:rPr>
          <w:lang w:val="en-US"/>
        </w:rPr>
        <w:t>worth noting that the corresponding clarification was agreed to both Rel-15 and Rel-16.</w:t>
      </w:r>
      <w:r w:rsidR="00692656">
        <w:rPr>
          <w:lang w:val="en-US"/>
        </w:rPr>
        <w:t xml:space="preserve"> </w:t>
      </w:r>
    </w:p>
    <w:p w14:paraId="227D9B8A" w14:textId="751FAD2D" w:rsidR="003448DD" w:rsidRPr="00806C56" w:rsidRDefault="003448DD" w:rsidP="00806C56">
      <w:pPr>
        <w:pStyle w:val="Observation"/>
        <w:rPr>
          <w:noProof/>
        </w:rPr>
      </w:pPr>
      <w:r w:rsidRPr="00806C56">
        <w:rPr>
          <w:noProof/>
        </w:rPr>
        <w:t>Observation 2:</w:t>
      </w:r>
      <w:r w:rsidRPr="00806C56">
        <w:rPr>
          <w:noProof/>
        </w:rPr>
        <w:tab/>
        <w:t>RAN WG4 agreement applies to both Rel-15 and Rel-16.</w:t>
      </w:r>
    </w:p>
    <w:p w14:paraId="1455899B" w14:textId="37C133EF" w:rsidR="00A13BC0" w:rsidRDefault="00A13BC0" w:rsidP="00A13BC0">
      <w:pPr>
        <w:pStyle w:val="Heading2"/>
      </w:pPr>
      <w:r>
        <w:lastRenderedPageBreak/>
        <w:t>2.2</w:t>
      </w:r>
      <w:r>
        <w:tab/>
        <w:t>RAN</w:t>
      </w:r>
      <w:r w:rsidR="003448DD">
        <w:t xml:space="preserve"> WG</w:t>
      </w:r>
      <w:r>
        <w:t>2 specification impact</w:t>
      </w:r>
    </w:p>
    <w:p w14:paraId="2C11E9DA" w14:textId="374EFE75" w:rsidR="00A423F4" w:rsidRDefault="00A423F4" w:rsidP="00DB5A6B">
      <w:r>
        <w:t xml:space="preserve">From the email discussion </w:t>
      </w:r>
      <w:r w:rsidRPr="00882458">
        <w:t>[</w:t>
      </w:r>
      <w:r w:rsidR="00882458" w:rsidRPr="00882458">
        <w:t>5</w:t>
      </w:r>
      <w:r w:rsidRPr="00882458">
        <w:t xml:space="preserve">], </w:t>
      </w:r>
      <w:r w:rsidRPr="00A423F4">
        <w:t xml:space="preserve">5 potential </w:t>
      </w:r>
      <w:r>
        <w:t>solutions were discussed.</w:t>
      </w:r>
    </w:p>
    <w:p w14:paraId="0BA24528" w14:textId="77777777" w:rsidR="00A264BB" w:rsidRDefault="00A423F4" w:rsidP="00A264BB">
      <w:pPr>
        <w:pStyle w:val="ListParagraph"/>
        <w:numPr>
          <w:ilvl w:val="0"/>
          <w:numId w:val="10"/>
        </w:numPr>
      </w:pPr>
      <w:r>
        <w:t xml:space="preserve">Option 1: </w:t>
      </w:r>
      <w:r w:rsidRPr="00A423F4">
        <w:t xml:space="preserve">UE reports all the </w:t>
      </w:r>
      <w:proofErr w:type="spellStart"/>
      <w:r w:rsidRPr="00A423F4">
        <w:t>fallbacks</w:t>
      </w:r>
      <w:proofErr w:type="spellEnd"/>
      <w:r w:rsidRPr="00A423F4">
        <w:t xml:space="preserve"> that it does not support (i.e. incapability indication)</w:t>
      </w:r>
    </w:p>
    <w:p w14:paraId="77FC50E9" w14:textId="77777777" w:rsidR="00A264BB" w:rsidRDefault="00A423F4" w:rsidP="00A264BB">
      <w:pPr>
        <w:pStyle w:val="ListParagraph"/>
        <w:numPr>
          <w:ilvl w:val="0"/>
          <w:numId w:val="10"/>
        </w:numPr>
      </w:pPr>
      <w:r>
        <w:t xml:space="preserve">Option 2: </w:t>
      </w:r>
      <w:r w:rsidRPr="00A423F4">
        <w:t xml:space="preserve">UE reports the </w:t>
      </w:r>
      <w:proofErr w:type="spellStart"/>
      <w:r w:rsidRPr="00A423F4">
        <w:t>fallbacks</w:t>
      </w:r>
      <w:proofErr w:type="spellEnd"/>
      <w:r w:rsidRPr="00A423F4">
        <w:t xml:space="preserve"> it does not support outside the current capability framework (e.g. new procedure or new UE “</w:t>
      </w:r>
      <w:proofErr w:type="spellStart"/>
      <w:r w:rsidRPr="00A423F4">
        <w:t>incapabilities</w:t>
      </w:r>
      <w:proofErr w:type="spellEnd"/>
      <w:r w:rsidRPr="00A423F4">
        <w:t>”)</w:t>
      </w:r>
    </w:p>
    <w:p w14:paraId="6AAAC3BA" w14:textId="77777777" w:rsidR="00A264BB" w:rsidRDefault="00A423F4" w:rsidP="00A264BB">
      <w:pPr>
        <w:pStyle w:val="ListParagraph"/>
        <w:numPr>
          <w:ilvl w:val="0"/>
          <w:numId w:val="10"/>
        </w:numPr>
      </w:pPr>
      <w:r>
        <w:t xml:space="preserve">Option 3: </w:t>
      </w:r>
      <w:r w:rsidRPr="00A423F4">
        <w:t>Specific criteria sent with the problematic band combination allowing network to figure out the unsupported cases (the simplest being a 1 bit indicator for a given combination)</w:t>
      </w:r>
    </w:p>
    <w:p w14:paraId="080C2705" w14:textId="77777777" w:rsidR="00A264BB" w:rsidRPr="00A264BB" w:rsidRDefault="00A423F4" w:rsidP="00A264BB">
      <w:pPr>
        <w:pStyle w:val="ListParagraph"/>
        <w:numPr>
          <w:ilvl w:val="0"/>
          <w:numId w:val="10"/>
        </w:numPr>
      </w:pPr>
      <w:r>
        <w:t xml:space="preserve">Option 4: </w:t>
      </w:r>
      <w:r w:rsidRPr="00A423F4">
        <w:t xml:space="preserve">RAN4 defines new BW classes for the </w:t>
      </w:r>
      <w:proofErr w:type="spellStart"/>
      <w:r w:rsidRPr="00A423F4">
        <w:t>fallbacks</w:t>
      </w:r>
      <w:proofErr w:type="spellEnd"/>
      <w:r w:rsidRPr="00A423F4">
        <w:t xml:space="preserve"> which means that the “</w:t>
      </w:r>
      <w:r w:rsidRPr="00A264BB">
        <w:rPr>
          <w:rFonts w:eastAsia="Times New Roman"/>
        </w:rPr>
        <w:t xml:space="preserve">NR CA bandwidth class” adds new types (e.g. R, S, T…) to indicate those bandwidth classes which suffer from the restriction that only direct </w:t>
      </w:r>
      <w:proofErr w:type="spellStart"/>
      <w:r w:rsidRPr="00A264BB">
        <w:rPr>
          <w:rFonts w:eastAsia="Times New Roman"/>
        </w:rPr>
        <w:t>fallback</w:t>
      </w:r>
      <w:proofErr w:type="spellEnd"/>
      <w:r w:rsidRPr="00A264BB">
        <w:rPr>
          <w:rFonts w:eastAsia="Times New Roman"/>
        </w:rPr>
        <w:t xml:space="preserve"> to A is allowed.</w:t>
      </w:r>
    </w:p>
    <w:p w14:paraId="694A933F" w14:textId="4CE4FEB4" w:rsidR="00A423F4" w:rsidRDefault="00A423F4" w:rsidP="00A264BB">
      <w:pPr>
        <w:pStyle w:val="ListParagraph"/>
        <w:numPr>
          <w:ilvl w:val="0"/>
          <w:numId w:val="10"/>
        </w:numPr>
      </w:pPr>
      <w:r>
        <w:t xml:space="preserve">Option 5: </w:t>
      </w:r>
      <w:r w:rsidRPr="00A423F4">
        <w:t>Up to NW implementation (e.g. use of masked IMEI-SV)</w:t>
      </w:r>
    </w:p>
    <w:p w14:paraId="01840DA1" w14:textId="3B2E9FE1" w:rsidR="00A423F4" w:rsidRDefault="00A423F4" w:rsidP="00A423F4">
      <w:pPr>
        <w:spacing w:after="0"/>
      </w:pPr>
      <w:r>
        <w:t>Regarding Option 1</w:t>
      </w:r>
      <w:r w:rsidR="002369B7">
        <w:t xml:space="preserve"> and Option 2</w:t>
      </w:r>
      <w:r>
        <w:t xml:space="preserve">, </w:t>
      </w:r>
      <w:r w:rsidR="002369B7">
        <w:t>c</w:t>
      </w:r>
      <w:r>
        <w:t>onsidering each contiguous</w:t>
      </w:r>
      <w:r w:rsidR="00882458">
        <w:t xml:space="preserve"> and </w:t>
      </w:r>
      <w:r>
        <w:t xml:space="preserve">non-contiguous combination can have up to 50 </w:t>
      </w:r>
      <w:proofErr w:type="spellStart"/>
      <w:r>
        <w:t>fallbacks</w:t>
      </w:r>
      <w:proofErr w:type="spellEnd"/>
      <w:r>
        <w:t xml:space="preserve"> which might not be supported, signalling the non-supported </w:t>
      </w:r>
      <w:proofErr w:type="spellStart"/>
      <w:r>
        <w:t>fallbacks</w:t>
      </w:r>
      <w:proofErr w:type="spellEnd"/>
      <w:r>
        <w:t xml:space="preserve"> would increase the amount of </w:t>
      </w:r>
      <w:proofErr w:type="spellStart"/>
      <w:r>
        <w:t>fallbacks</w:t>
      </w:r>
      <w:proofErr w:type="spellEnd"/>
      <w:r>
        <w:t xml:space="preserve"> significantly.</w:t>
      </w:r>
    </w:p>
    <w:p w14:paraId="420B98F4" w14:textId="77777777" w:rsidR="00A423F4" w:rsidRDefault="00A423F4" w:rsidP="00A423F4">
      <w:pPr>
        <w:spacing w:after="0"/>
      </w:pPr>
    </w:p>
    <w:p w14:paraId="51F79CB6" w14:textId="68B19507" w:rsidR="00A423F4" w:rsidRDefault="00A423F4" w:rsidP="00A423F4">
      <w:pPr>
        <w:spacing w:after="0"/>
      </w:pPr>
      <w:r>
        <w:t xml:space="preserve">For Option 3, it’s not crystal clear what it is and how it is used. It could be interpreted into: 1) One bit indicating UE does not support all the </w:t>
      </w:r>
      <w:proofErr w:type="spellStart"/>
      <w:r>
        <w:t>fallback</w:t>
      </w:r>
      <w:proofErr w:type="spellEnd"/>
      <w:r>
        <w:t xml:space="preserve"> band combination; or 2) UE to report explicitly all the supported CA band combination for one band combination. Our preference would be interpretation 1) that the UE signal</w:t>
      </w:r>
      <w:r w:rsidR="002369B7">
        <w:t>s</w:t>
      </w:r>
      <w:r>
        <w:t xml:space="preserve"> it doesn’t support all </w:t>
      </w:r>
      <w:proofErr w:type="spellStart"/>
      <w:r>
        <w:t>fallbacks</w:t>
      </w:r>
      <w:proofErr w:type="spellEnd"/>
      <w:r>
        <w:t xml:space="preserve"> (</w:t>
      </w:r>
      <w:r w:rsidR="00642550">
        <w:t>bit existence</w:t>
      </w:r>
      <w:r>
        <w:t xml:space="preserve">) and </w:t>
      </w:r>
      <w:r w:rsidR="00642550">
        <w:t>can only directly fall back to single carrier</w:t>
      </w:r>
      <w:r>
        <w:t xml:space="preserve">. </w:t>
      </w:r>
    </w:p>
    <w:p w14:paraId="2343CFC8" w14:textId="77777777" w:rsidR="00A423F4" w:rsidRDefault="00A423F4" w:rsidP="00A423F4">
      <w:pPr>
        <w:spacing w:after="0"/>
      </w:pPr>
    </w:p>
    <w:p w14:paraId="588D7A91" w14:textId="7FAF244D" w:rsidR="00A423F4" w:rsidRDefault="00A423F4" w:rsidP="00A423F4">
      <w:r>
        <w:t xml:space="preserve">For Option 4, since the current CA bandwidth class is for one single </w:t>
      </w:r>
      <w:proofErr w:type="spellStart"/>
      <w:r>
        <w:t>subblock</w:t>
      </w:r>
      <w:proofErr w:type="spellEnd"/>
      <w:r>
        <w:t xml:space="preserve"> (i.e., contiguous CA), how to explore it to non-contiguous CA is not clear. </w:t>
      </w:r>
    </w:p>
    <w:p w14:paraId="0C736BA5" w14:textId="1792EE95" w:rsidR="00A423F4" w:rsidRPr="00A423F4" w:rsidRDefault="00A423F4" w:rsidP="0061523D">
      <w:r>
        <w:t xml:space="preserve">For Option 5, it’s not clear how the NW side can understand that UE does not support certain </w:t>
      </w:r>
      <w:proofErr w:type="spellStart"/>
      <w:r>
        <w:t>fallback</w:t>
      </w:r>
      <w:proofErr w:type="spellEnd"/>
      <w:r>
        <w:t xml:space="preserve"> CA band combinations if no </w:t>
      </w:r>
      <w:r w:rsidR="002369B7">
        <w:t>explicit</w:t>
      </w:r>
      <w:r>
        <w:t xml:space="preserve"> indication is reported. </w:t>
      </w:r>
      <w:r w:rsidR="0061523D">
        <w:t xml:space="preserve">It seems like the NW side can </w:t>
      </w:r>
      <w:r w:rsidR="002369B7">
        <w:t xml:space="preserve">maintain a blacklist of UE(s) not supporting all the </w:t>
      </w:r>
      <w:proofErr w:type="spellStart"/>
      <w:r w:rsidR="002369B7">
        <w:t>fallbacks</w:t>
      </w:r>
      <w:proofErr w:type="spellEnd"/>
      <w:r w:rsidR="002369B7">
        <w:t>.</w:t>
      </w:r>
    </w:p>
    <w:p w14:paraId="66F466BB" w14:textId="2E925BE0" w:rsidR="00A423F4" w:rsidRDefault="00642550" w:rsidP="00DB5A6B">
      <w:r>
        <w:t>Among th</w:t>
      </w:r>
      <w:r w:rsidR="00A2395C">
        <w:t>e</w:t>
      </w:r>
      <w:r>
        <w:t xml:space="preserve">se options, we prefer to support </w:t>
      </w:r>
      <w:r w:rsidR="00A2395C">
        <w:t xml:space="preserve">interpretation 1) of </w:t>
      </w:r>
      <w:r>
        <w:t>Option 3 since it is simple to implement and has little impact to RRC spec.</w:t>
      </w:r>
    </w:p>
    <w:p w14:paraId="4D2A3A02" w14:textId="334572E0" w:rsidR="00A264BB" w:rsidRPr="00F262F6" w:rsidRDefault="00642550" w:rsidP="00F262F6">
      <w:pPr>
        <w:rPr>
          <w:rFonts w:eastAsia="Times New Roman"/>
          <w:sz w:val="24"/>
          <w:szCs w:val="24"/>
          <w:lang w:val="en-US" w:eastAsia="zh-CN"/>
        </w:rPr>
      </w:pPr>
      <w:r w:rsidRPr="00A264BB">
        <w:rPr>
          <w:b/>
        </w:rPr>
        <w:t xml:space="preserve">Proposal 1: </w:t>
      </w:r>
      <w:r w:rsidR="00023750" w:rsidRPr="00023750">
        <w:rPr>
          <w:b/>
        </w:rPr>
        <w:t>UE explicitly indicates</w:t>
      </w:r>
      <w:r w:rsidR="00A15EFF">
        <w:rPr>
          <w:b/>
        </w:rPr>
        <w:t xml:space="preserve"> </w:t>
      </w:r>
      <w:r w:rsidR="00A15EFF" w:rsidRPr="00023750">
        <w:rPr>
          <w:b/>
        </w:rPr>
        <w:t xml:space="preserve">for each </w:t>
      </w:r>
      <w:proofErr w:type="spellStart"/>
      <w:r w:rsidR="00A15EFF" w:rsidRPr="00023750">
        <w:rPr>
          <w:b/>
        </w:rPr>
        <w:t>FR2</w:t>
      </w:r>
      <w:proofErr w:type="spellEnd"/>
      <w:r w:rsidR="00A15EFF" w:rsidRPr="00023750">
        <w:rPr>
          <w:b/>
        </w:rPr>
        <w:t> band combination</w:t>
      </w:r>
      <w:r w:rsidR="00023750" w:rsidRPr="00023750">
        <w:rPr>
          <w:b/>
        </w:rPr>
        <w:t xml:space="preserve"> it doesn’t support all </w:t>
      </w:r>
      <w:proofErr w:type="spellStart"/>
      <w:r w:rsidR="00023750" w:rsidRPr="00023750">
        <w:rPr>
          <w:b/>
        </w:rPr>
        <w:t>fallbacks</w:t>
      </w:r>
      <w:proofErr w:type="spellEnd"/>
      <w:r w:rsidR="00023750" w:rsidRPr="00023750">
        <w:rPr>
          <w:b/>
        </w:rPr>
        <w:t xml:space="preserve"> and can only directly fall back to single carrier</w:t>
      </w:r>
      <w:r w:rsidR="00023750">
        <w:rPr>
          <w:b/>
        </w:rPr>
        <w:t>.</w:t>
      </w:r>
    </w:p>
    <w:p w14:paraId="3B844BA2" w14:textId="40EDCFF4" w:rsidR="00EE48CD" w:rsidRPr="00A264BB" w:rsidRDefault="00A264BB" w:rsidP="00F262F6">
      <w:pPr>
        <w:rPr>
          <w:b/>
        </w:rPr>
      </w:pPr>
      <w:r>
        <w:rPr>
          <w:b/>
        </w:rPr>
        <w:t>Proposal 2: RAN2 to agree on the companion CR(s) to TS38.</w:t>
      </w:r>
      <w:r w:rsidRPr="002369B7">
        <w:rPr>
          <w:b/>
        </w:rPr>
        <w:t>331 [</w:t>
      </w:r>
      <w:r w:rsidR="002369B7" w:rsidRPr="002369B7">
        <w:rPr>
          <w:b/>
        </w:rPr>
        <w:t>6</w:t>
      </w:r>
      <w:r w:rsidRPr="002369B7">
        <w:rPr>
          <w:b/>
        </w:rPr>
        <w:t>] and TS38.306 [</w:t>
      </w:r>
      <w:r w:rsidR="002369B7" w:rsidRPr="002369B7">
        <w:rPr>
          <w:b/>
        </w:rPr>
        <w:t>7</w:t>
      </w:r>
      <w:r w:rsidRPr="002369B7">
        <w:rPr>
          <w:b/>
        </w:rPr>
        <w:t>].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bookmarkEnd w:id="0"/>
    <w:p w14:paraId="69B2C100" w14:textId="628D9C78" w:rsidR="003E31FD" w:rsidRDefault="00692656" w:rsidP="00E72324">
      <w:r>
        <w:t xml:space="preserve">In this contribution, we provide the background of the RAN4 discussion </w:t>
      </w:r>
      <w:r w:rsidR="00806C56">
        <w:t xml:space="preserve">and agreement </w:t>
      </w:r>
      <w:r>
        <w:t>on</w:t>
      </w:r>
      <w:r w:rsidR="00806C56">
        <w:t xml:space="preserve"> h</w:t>
      </w:r>
      <w:r w:rsidR="00806C56" w:rsidRPr="00EC55C0">
        <w:t xml:space="preserve">andling of </w:t>
      </w:r>
      <w:proofErr w:type="spellStart"/>
      <w:r w:rsidR="00806C56" w:rsidRPr="00EC55C0">
        <w:t>fallbacks</w:t>
      </w:r>
      <w:proofErr w:type="spellEnd"/>
      <w:r w:rsidR="00806C56" w:rsidRPr="00EC55C0">
        <w:t xml:space="preserve"> for combined contiguous and non-contiguous CA in FR2</w:t>
      </w:r>
      <w:r w:rsidR="00806C56">
        <w:t>.</w:t>
      </w:r>
    </w:p>
    <w:p w14:paraId="6DB88D1E" w14:textId="77777777" w:rsidR="00806C56" w:rsidRPr="00FE44D7" w:rsidRDefault="00806C56" w:rsidP="00806C56">
      <w:pPr>
        <w:pStyle w:val="Observation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/>
        </w:rPr>
      </w:pPr>
      <w:r>
        <w:rPr>
          <w:noProof/>
        </w:rPr>
        <w:t>Observation 1a:</w:t>
      </w:r>
      <w:r w:rsidRPr="00FE44D7"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  <w:tab/>
      </w:r>
      <w:r>
        <w:rPr>
          <w:noProof/>
        </w:rPr>
        <w:t>Especially FR2 combinations with combined contiguous and non-contiguous intra-band CA generate a huge amount of fallback combinations.</w:t>
      </w:r>
    </w:p>
    <w:p w14:paraId="5C0ABCD2" w14:textId="77777777" w:rsidR="00806C56" w:rsidRPr="00A13BC0" w:rsidRDefault="00806C56" w:rsidP="00806C56">
      <w:pPr>
        <w:pStyle w:val="Observation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/>
        </w:rPr>
      </w:pPr>
      <w:r>
        <w:rPr>
          <w:noProof/>
        </w:rPr>
        <w:t>Observation 1b:</w:t>
      </w:r>
      <w:r w:rsidRPr="00FE44D7"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  <w:tab/>
      </w:r>
      <w:r>
        <w:rPr>
          <w:noProof/>
        </w:rPr>
        <w:t>Each single of the additional fallback combinations add to the already huge number of CA/DC combinations in 3GPP adding a lot of work for the rapporteurs and needs to be implemented separately in the UE as well as tested for the UE type approval.</w:t>
      </w:r>
    </w:p>
    <w:p w14:paraId="22FAA71F" w14:textId="77777777" w:rsidR="00806C56" w:rsidRPr="00FE44D7" w:rsidRDefault="00806C56" w:rsidP="00806C56">
      <w:pPr>
        <w:pStyle w:val="Observation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val="en-US"/>
        </w:rPr>
      </w:pPr>
      <w:r>
        <w:rPr>
          <w:noProof/>
        </w:rPr>
        <w:t>Observation 1c:</w:t>
      </w:r>
      <w:r w:rsidRPr="00FE44D7"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  <w:tab/>
      </w:r>
      <w:r>
        <w:rPr>
          <w:noProof/>
          <w:lang w:val="en-US"/>
        </w:rPr>
        <w:t>Fallback</w:t>
      </w:r>
      <w:r>
        <w:rPr>
          <w:noProof/>
        </w:rPr>
        <w:t xml:space="preserve"> FR2 combinations with combined contiguous and non-contiguous intra-band CA seem to be not needed, as long as it is possible to deactivate some of the carriers.</w:t>
      </w:r>
    </w:p>
    <w:p w14:paraId="3D94B294" w14:textId="77777777" w:rsidR="00806C56" w:rsidRPr="00F84967" w:rsidRDefault="00806C56" w:rsidP="00806C56">
      <w:pPr>
        <w:pStyle w:val="Observation"/>
        <w:rPr>
          <w:noProof/>
        </w:rPr>
      </w:pPr>
      <w:r w:rsidRPr="00F84967">
        <w:rPr>
          <w:noProof/>
        </w:rPr>
        <w:t>Observation 2:</w:t>
      </w:r>
      <w:r w:rsidRPr="00F84967">
        <w:rPr>
          <w:noProof/>
        </w:rPr>
        <w:tab/>
        <w:t>RAN WG4 agreement applies to both Rel-15 and Rel-16.</w:t>
      </w:r>
    </w:p>
    <w:p w14:paraId="2D34FC4B" w14:textId="77777777" w:rsidR="00A15EFF" w:rsidRPr="00F262F6" w:rsidRDefault="00A15EFF" w:rsidP="00A15EFF">
      <w:pPr>
        <w:rPr>
          <w:rFonts w:eastAsia="Times New Roman"/>
          <w:sz w:val="24"/>
          <w:szCs w:val="24"/>
          <w:lang w:val="en-US" w:eastAsia="zh-CN"/>
        </w:rPr>
      </w:pPr>
      <w:r w:rsidRPr="00A264BB">
        <w:rPr>
          <w:b/>
        </w:rPr>
        <w:t xml:space="preserve">Proposal 1: </w:t>
      </w:r>
      <w:r w:rsidRPr="00023750">
        <w:rPr>
          <w:b/>
        </w:rPr>
        <w:t>UE explicitly indicates</w:t>
      </w:r>
      <w:r>
        <w:rPr>
          <w:b/>
        </w:rPr>
        <w:t xml:space="preserve"> </w:t>
      </w:r>
      <w:r w:rsidRPr="00023750">
        <w:rPr>
          <w:b/>
        </w:rPr>
        <w:t xml:space="preserve">for each </w:t>
      </w:r>
      <w:proofErr w:type="spellStart"/>
      <w:r w:rsidRPr="00023750">
        <w:rPr>
          <w:b/>
        </w:rPr>
        <w:t>FR2</w:t>
      </w:r>
      <w:proofErr w:type="spellEnd"/>
      <w:r w:rsidRPr="00023750">
        <w:rPr>
          <w:b/>
        </w:rPr>
        <w:t xml:space="preserve"> band combination it doesn’t support all </w:t>
      </w:r>
      <w:proofErr w:type="spellStart"/>
      <w:r w:rsidRPr="00023750">
        <w:rPr>
          <w:b/>
        </w:rPr>
        <w:t>fallbacks</w:t>
      </w:r>
      <w:proofErr w:type="spellEnd"/>
      <w:r w:rsidRPr="00023750">
        <w:rPr>
          <w:b/>
        </w:rPr>
        <w:t xml:space="preserve"> and can only directly fall back to single carrier</w:t>
      </w:r>
      <w:r>
        <w:rPr>
          <w:b/>
        </w:rPr>
        <w:t>.</w:t>
      </w:r>
      <w:bookmarkStart w:id="1" w:name="_GoBack"/>
      <w:bookmarkEnd w:id="1"/>
    </w:p>
    <w:p w14:paraId="478A40B1" w14:textId="4E1EAB89" w:rsidR="00806C56" w:rsidRPr="00010655" w:rsidRDefault="00010655" w:rsidP="00E72324">
      <w:pPr>
        <w:rPr>
          <w:b/>
        </w:rPr>
      </w:pPr>
      <w:r>
        <w:rPr>
          <w:b/>
        </w:rPr>
        <w:t xml:space="preserve">Proposal 2: </w:t>
      </w:r>
      <w:proofErr w:type="spellStart"/>
      <w:r>
        <w:rPr>
          <w:b/>
        </w:rPr>
        <w:t>RAN2</w:t>
      </w:r>
      <w:proofErr w:type="spellEnd"/>
      <w:r>
        <w:rPr>
          <w:b/>
        </w:rPr>
        <w:t xml:space="preserve"> to agree on the companion CR(s) to TS38.</w:t>
      </w:r>
      <w:r w:rsidRPr="002369B7">
        <w:rPr>
          <w:b/>
        </w:rPr>
        <w:t>331 [</w:t>
      </w:r>
      <w:r w:rsidR="002369B7" w:rsidRPr="002369B7">
        <w:rPr>
          <w:b/>
        </w:rPr>
        <w:t>6</w:t>
      </w:r>
      <w:r w:rsidRPr="002369B7">
        <w:rPr>
          <w:b/>
        </w:rPr>
        <w:t>] and TS38.306 [</w:t>
      </w:r>
      <w:r w:rsidR="002369B7" w:rsidRPr="002369B7">
        <w:rPr>
          <w:b/>
        </w:rPr>
        <w:t>7</w:t>
      </w:r>
      <w:r w:rsidRPr="002369B7">
        <w:rPr>
          <w:b/>
        </w:rPr>
        <w:t>].</w:t>
      </w:r>
    </w:p>
    <w:p w14:paraId="404B682A" w14:textId="61DB6701" w:rsidR="003E31FD" w:rsidRPr="003A0483" w:rsidRDefault="003E31FD" w:rsidP="003E31FD">
      <w:pPr>
        <w:pStyle w:val="Heading1"/>
      </w:pPr>
      <w:r>
        <w:lastRenderedPageBreak/>
        <w:t>4</w:t>
      </w:r>
      <w:r>
        <w:tab/>
        <w:t>References</w:t>
      </w:r>
    </w:p>
    <w:p w14:paraId="7C52075D" w14:textId="77777777" w:rsidR="003E31FD" w:rsidRDefault="003E31FD" w:rsidP="003E31FD">
      <w:pPr>
        <w:pStyle w:val="EX"/>
        <w:numPr>
          <w:ilvl w:val="0"/>
          <w:numId w:val="5"/>
        </w:numPr>
      </w:pPr>
      <w:proofErr w:type="spellStart"/>
      <w:r w:rsidRPr="003E31FD">
        <w:t>R4</w:t>
      </w:r>
      <w:proofErr w:type="spellEnd"/>
      <w:r w:rsidRPr="003E31FD">
        <w:t>-1908027</w:t>
      </w:r>
      <w:r>
        <w:t>, "</w:t>
      </w:r>
      <w:r w:rsidRPr="003E31FD">
        <w:t xml:space="preserve">Handling of </w:t>
      </w:r>
      <w:proofErr w:type="spellStart"/>
      <w:r w:rsidRPr="003E31FD">
        <w:t>fallbacks</w:t>
      </w:r>
      <w:proofErr w:type="spellEnd"/>
      <w:r w:rsidRPr="003E31FD">
        <w:t xml:space="preserve"> for combined contiguous and non-contiguous CA in FR2</w:t>
      </w:r>
      <w:r>
        <w:t>", Apple Inc.</w:t>
      </w:r>
    </w:p>
    <w:p w14:paraId="07576B91" w14:textId="59C66A41" w:rsidR="003E31FD" w:rsidRDefault="003E31FD" w:rsidP="003E31FD">
      <w:pPr>
        <w:pStyle w:val="EX"/>
        <w:numPr>
          <w:ilvl w:val="0"/>
          <w:numId w:val="5"/>
        </w:numPr>
      </w:pPr>
      <w:r w:rsidRPr="003E31FD">
        <w:t>R4-1908028</w:t>
      </w:r>
      <w:r>
        <w:t>, "</w:t>
      </w:r>
      <w:r w:rsidRPr="003E31FD">
        <w:t xml:space="preserve">CR for Handling of </w:t>
      </w:r>
      <w:proofErr w:type="spellStart"/>
      <w:r w:rsidRPr="003E31FD">
        <w:t>fallbacks</w:t>
      </w:r>
      <w:proofErr w:type="spellEnd"/>
      <w:r w:rsidRPr="003E31FD">
        <w:t xml:space="preserve"> for combined contiguous and non-contiguous CA in FR2</w:t>
      </w:r>
      <w:r>
        <w:t>", Apple Inc., CR TS 38.101-3</w:t>
      </w:r>
    </w:p>
    <w:p w14:paraId="70B6BD42" w14:textId="6DA85773" w:rsidR="003E31FD" w:rsidRDefault="003E31FD" w:rsidP="003E31FD">
      <w:pPr>
        <w:pStyle w:val="EX"/>
        <w:numPr>
          <w:ilvl w:val="0"/>
          <w:numId w:val="5"/>
        </w:numPr>
      </w:pPr>
      <w:r w:rsidRPr="003E31FD">
        <w:t>R4-1910238</w:t>
      </w:r>
      <w:r>
        <w:t>, "</w:t>
      </w:r>
      <w:r w:rsidRPr="003E31FD">
        <w:t xml:space="preserve">CR for Handling of </w:t>
      </w:r>
      <w:proofErr w:type="spellStart"/>
      <w:r w:rsidRPr="003E31FD">
        <w:t>fallbacks</w:t>
      </w:r>
      <w:proofErr w:type="spellEnd"/>
      <w:r w:rsidRPr="003E31FD">
        <w:t xml:space="preserve"> for combined contiguous and non-contiguous CA in FR2</w:t>
      </w:r>
      <w:r>
        <w:t>", Apple Inc., CR TS 38.101-2</w:t>
      </w:r>
    </w:p>
    <w:p w14:paraId="34ED9AB9" w14:textId="77777777" w:rsidR="00692656" w:rsidRDefault="003E31FD" w:rsidP="003E31FD">
      <w:pPr>
        <w:pStyle w:val="EX"/>
        <w:numPr>
          <w:ilvl w:val="0"/>
          <w:numId w:val="5"/>
        </w:numPr>
      </w:pPr>
      <w:r w:rsidRPr="003E31FD">
        <w:t>R4-1910239</w:t>
      </w:r>
      <w:r>
        <w:t>, "</w:t>
      </w:r>
      <w:r w:rsidRPr="003E31FD">
        <w:t>LS on</w:t>
      </w:r>
      <w:r>
        <w:t xml:space="preserve"> h</w:t>
      </w:r>
      <w:r w:rsidRPr="003E31FD">
        <w:t xml:space="preserve">andling of </w:t>
      </w:r>
      <w:proofErr w:type="spellStart"/>
      <w:r w:rsidRPr="003E31FD">
        <w:t>fallbacks</w:t>
      </w:r>
      <w:proofErr w:type="spellEnd"/>
      <w:r w:rsidRPr="003E31FD">
        <w:t xml:space="preserve"> for combined contiguous and non-contiguous CA in FR2</w:t>
      </w:r>
      <w:r>
        <w:t>", Apple Inc.</w:t>
      </w:r>
    </w:p>
    <w:p w14:paraId="4DC1F43F" w14:textId="6E252A03" w:rsidR="00A423F4" w:rsidRDefault="00010655" w:rsidP="00692656">
      <w:pPr>
        <w:pStyle w:val="EX"/>
        <w:numPr>
          <w:ilvl w:val="0"/>
          <w:numId w:val="5"/>
        </w:numPr>
      </w:pPr>
      <w:r w:rsidRPr="00A423F4">
        <w:t xml:space="preserve"> </w:t>
      </w:r>
      <w:r w:rsidR="00A423F4" w:rsidRPr="00A423F4">
        <w:t>[</w:t>
      </w:r>
      <w:proofErr w:type="spellStart"/>
      <w:r w:rsidR="00A423F4" w:rsidRPr="00A423F4">
        <w:t>107bis#36</w:t>
      </w:r>
      <w:proofErr w:type="spellEnd"/>
      <w:r w:rsidR="00A423F4" w:rsidRPr="00A423F4">
        <w:t xml:space="preserve">][NR </w:t>
      </w:r>
      <w:proofErr w:type="spellStart"/>
      <w:r w:rsidR="00A423F4" w:rsidRPr="00A423F4">
        <w:t>R15</w:t>
      </w:r>
      <w:proofErr w:type="spellEnd"/>
      <w:r w:rsidR="00A423F4" w:rsidRPr="00A423F4">
        <w:t xml:space="preserve">] </w:t>
      </w:r>
      <w:proofErr w:type="spellStart"/>
      <w:r w:rsidR="00A423F4" w:rsidRPr="00A423F4">
        <w:t>FR2</w:t>
      </w:r>
      <w:proofErr w:type="spellEnd"/>
      <w:r w:rsidR="00A423F4" w:rsidRPr="00A423F4">
        <w:t xml:space="preserve"> CA </w:t>
      </w:r>
      <w:proofErr w:type="spellStart"/>
      <w:r w:rsidR="00A423F4" w:rsidRPr="00A423F4">
        <w:t>Fallbacks</w:t>
      </w:r>
      <w:proofErr w:type="spellEnd"/>
      <w:r w:rsidR="00A423F4" w:rsidRPr="00A423F4">
        <w:t xml:space="preserve"> (Nokia)</w:t>
      </w:r>
    </w:p>
    <w:p w14:paraId="2A6E8759" w14:textId="777A5952" w:rsidR="00010655" w:rsidRDefault="00010655" w:rsidP="00010655">
      <w:pPr>
        <w:pStyle w:val="EX"/>
        <w:numPr>
          <w:ilvl w:val="0"/>
          <w:numId w:val="5"/>
        </w:numPr>
      </w:pPr>
      <w:r>
        <w:t>R2-191</w:t>
      </w:r>
      <w:r w:rsidR="002508FA">
        <w:t>5447</w:t>
      </w:r>
      <w:r>
        <w:t>, “</w:t>
      </w:r>
      <w:r w:rsidRPr="00692656">
        <w:t>CR to TS38.3</w:t>
      </w:r>
      <w:r>
        <w:t>31</w:t>
      </w:r>
      <w:r w:rsidRPr="00692656">
        <w:t xml:space="preserve"> on </w:t>
      </w:r>
      <w:r w:rsidR="00730341">
        <w:rPr>
          <w:rFonts w:eastAsia="Times New Roman"/>
          <w:noProof/>
          <w:lang w:val="en-US" w:eastAsia="zh-CN"/>
        </w:rPr>
        <w:t>FR2 CA fallback</w:t>
      </w:r>
      <w:r>
        <w:t>”</w:t>
      </w:r>
      <w:r w:rsidR="00730341">
        <w:t xml:space="preserve">, </w:t>
      </w:r>
      <w:r>
        <w:t>Apple</w:t>
      </w:r>
    </w:p>
    <w:p w14:paraId="6D4B1A6D" w14:textId="2BC1A104" w:rsidR="00010655" w:rsidRDefault="00010655" w:rsidP="00010655">
      <w:pPr>
        <w:pStyle w:val="EX"/>
        <w:numPr>
          <w:ilvl w:val="0"/>
          <w:numId w:val="5"/>
        </w:numPr>
      </w:pPr>
      <w:r>
        <w:t>R2-191</w:t>
      </w:r>
      <w:r w:rsidR="002508FA">
        <w:t>5448</w:t>
      </w:r>
      <w:r>
        <w:t>, “</w:t>
      </w:r>
      <w:r w:rsidRPr="00692656">
        <w:t>CR to TS38.3</w:t>
      </w:r>
      <w:r w:rsidR="00F937F5">
        <w:t>06</w:t>
      </w:r>
      <w:r w:rsidRPr="00692656">
        <w:t xml:space="preserve"> on </w:t>
      </w:r>
      <w:r w:rsidR="00730341">
        <w:rPr>
          <w:rFonts w:eastAsia="Times New Roman"/>
          <w:noProof/>
          <w:lang w:val="en-US" w:eastAsia="zh-CN"/>
        </w:rPr>
        <w:t>FR2 CA fallback</w:t>
      </w:r>
      <w:r>
        <w:t>”</w:t>
      </w:r>
      <w:r w:rsidR="00730341">
        <w:t>,</w:t>
      </w:r>
      <w:r>
        <w:t xml:space="preserve"> Apple</w:t>
      </w:r>
    </w:p>
    <w:p w14:paraId="22C9953A" w14:textId="77777777" w:rsidR="00010655" w:rsidRPr="00692656" w:rsidRDefault="00010655" w:rsidP="00010655">
      <w:pPr>
        <w:pStyle w:val="EX"/>
        <w:numPr>
          <w:ilvl w:val="0"/>
          <w:numId w:val="0"/>
        </w:numPr>
      </w:pPr>
    </w:p>
    <w:p w14:paraId="111A37D2" w14:textId="0FC659DF" w:rsidR="003E31FD" w:rsidRPr="004D3578" w:rsidRDefault="003E31FD" w:rsidP="00692656">
      <w:pPr>
        <w:pStyle w:val="EX"/>
        <w:numPr>
          <w:ilvl w:val="0"/>
          <w:numId w:val="0"/>
        </w:numPr>
        <w:ind w:left="369"/>
      </w:pPr>
    </w:p>
    <w:p w14:paraId="3FC66009" w14:textId="77777777" w:rsidR="003E31FD" w:rsidRPr="005E69AE" w:rsidRDefault="003E31FD" w:rsidP="003E31FD"/>
    <w:p w14:paraId="4085E693" w14:textId="77777777" w:rsidR="003E31FD" w:rsidRDefault="003E31FD" w:rsidP="00E72324"/>
    <w:sectPr w:rsidR="003E31F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A164F" w14:textId="77777777" w:rsidR="00B35DBA" w:rsidRDefault="00B35DBA">
      <w:r>
        <w:separator/>
      </w:r>
    </w:p>
  </w:endnote>
  <w:endnote w:type="continuationSeparator" w:id="0">
    <w:p w14:paraId="6011E88E" w14:textId="77777777" w:rsidR="00B35DBA" w:rsidRDefault="00B3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F916E" w14:textId="77777777" w:rsidR="00B35DBA" w:rsidRDefault="00B35DBA">
      <w:r>
        <w:separator/>
      </w:r>
    </w:p>
  </w:footnote>
  <w:footnote w:type="continuationSeparator" w:id="0">
    <w:p w14:paraId="7925EE36" w14:textId="77777777" w:rsidR="00B35DBA" w:rsidRDefault="00B35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4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655"/>
    <w:rsid w:val="00023750"/>
    <w:rsid w:val="00033397"/>
    <w:rsid w:val="00040095"/>
    <w:rsid w:val="00051834"/>
    <w:rsid w:val="00054A22"/>
    <w:rsid w:val="00062023"/>
    <w:rsid w:val="000655A6"/>
    <w:rsid w:val="00080512"/>
    <w:rsid w:val="000872A4"/>
    <w:rsid w:val="0009755D"/>
    <w:rsid w:val="000A365D"/>
    <w:rsid w:val="000C47C3"/>
    <w:rsid w:val="000C50DC"/>
    <w:rsid w:val="000D582E"/>
    <w:rsid w:val="000D58AB"/>
    <w:rsid w:val="000E1AFC"/>
    <w:rsid w:val="00104BC6"/>
    <w:rsid w:val="00133525"/>
    <w:rsid w:val="0013608F"/>
    <w:rsid w:val="0017007C"/>
    <w:rsid w:val="001A4C42"/>
    <w:rsid w:val="001C21C3"/>
    <w:rsid w:val="001D02C2"/>
    <w:rsid w:val="001F0C1D"/>
    <w:rsid w:val="001F1132"/>
    <w:rsid w:val="001F168B"/>
    <w:rsid w:val="002347A2"/>
    <w:rsid w:val="002347D9"/>
    <w:rsid w:val="002369B7"/>
    <w:rsid w:val="00245165"/>
    <w:rsid w:val="00247926"/>
    <w:rsid w:val="002508FA"/>
    <w:rsid w:val="002675F0"/>
    <w:rsid w:val="00276EE4"/>
    <w:rsid w:val="00295C21"/>
    <w:rsid w:val="002B6339"/>
    <w:rsid w:val="002E00EE"/>
    <w:rsid w:val="00313F1B"/>
    <w:rsid w:val="003172DC"/>
    <w:rsid w:val="003448DD"/>
    <w:rsid w:val="0035462D"/>
    <w:rsid w:val="003765B8"/>
    <w:rsid w:val="003A0483"/>
    <w:rsid w:val="003A2259"/>
    <w:rsid w:val="003C3971"/>
    <w:rsid w:val="003C564B"/>
    <w:rsid w:val="003D7AA8"/>
    <w:rsid w:val="003E31FD"/>
    <w:rsid w:val="003E7753"/>
    <w:rsid w:val="00423334"/>
    <w:rsid w:val="004345EC"/>
    <w:rsid w:val="00447117"/>
    <w:rsid w:val="004826A9"/>
    <w:rsid w:val="004C1601"/>
    <w:rsid w:val="004D3578"/>
    <w:rsid w:val="004E213A"/>
    <w:rsid w:val="004E350F"/>
    <w:rsid w:val="004E681F"/>
    <w:rsid w:val="004F0988"/>
    <w:rsid w:val="004F3340"/>
    <w:rsid w:val="004F3E3D"/>
    <w:rsid w:val="0053388B"/>
    <w:rsid w:val="00535773"/>
    <w:rsid w:val="00543E6C"/>
    <w:rsid w:val="00562B5D"/>
    <w:rsid w:val="00565087"/>
    <w:rsid w:val="00572E14"/>
    <w:rsid w:val="00583ADE"/>
    <w:rsid w:val="005973BE"/>
    <w:rsid w:val="005A5986"/>
    <w:rsid w:val="005D2E01"/>
    <w:rsid w:val="005D7526"/>
    <w:rsid w:val="005E69AE"/>
    <w:rsid w:val="00602AEA"/>
    <w:rsid w:val="00607E3C"/>
    <w:rsid w:val="00614FDF"/>
    <w:rsid w:val="0061523D"/>
    <w:rsid w:val="006246A7"/>
    <w:rsid w:val="0062595A"/>
    <w:rsid w:val="00627C37"/>
    <w:rsid w:val="0063543D"/>
    <w:rsid w:val="00642550"/>
    <w:rsid w:val="00647114"/>
    <w:rsid w:val="00654E0E"/>
    <w:rsid w:val="00692656"/>
    <w:rsid w:val="006A323F"/>
    <w:rsid w:val="006B30D0"/>
    <w:rsid w:val="006B740C"/>
    <w:rsid w:val="006C3D95"/>
    <w:rsid w:val="006E5C86"/>
    <w:rsid w:val="00713C44"/>
    <w:rsid w:val="00730341"/>
    <w:rsid w:val="00734A5B"/>
    <w:rsid w:val="0074026F"/>
    <w:rsid w:val="007429F6"/>
    <w:rsid w:val="00744E76"/>
    <w:rsid w:val="00752198"/>
    <w:rsid w:val="00753881"/>
    <w:rsid w:val="007713D4"/>
    <w:rsid w:val="00774DA4"/>
    <w:rsid w:val="00776039"/>
    <w:rsid w:val="00781F0F"/>
    <w:rsid w:val="0078318F"/>
    <w:rsid w:val="007B600E"/>
    <w:rsid w:val="007C14FD"/>
    <w:rsid w:val="007F0F4A"/>
    <w:rsid w:val="008028A4"/>
    <w:rsid w:val="00806C56"/>
    <w:rsid w:val="00820B25"/>
    <w:rsid w:val="00830747"/>
    <w:rsid w:val="00835F9B"/>
    <w:rsid w:val="00857745"/>
    <w:rsid w:val="008730C8"/>
    <w:rsid w:val="008768CA"/>
    <w:rsid w:val="00882458"/>
    <w:rsid w:val="008A7428"/>
    <w:rsid w:val="008C384C"/>
    <w:rsid w:val="008C3D3E"/>
    <w:rsid w:val="008E7986"/>
    <w:rsid w:val="0090271F"/>
    <w:rsid w:val="00902E23"/>
    <w:rsid w:val="009114D7"/>
    <w:rsid w:val="0091348E"/>
    <w:rsid w:val="00917CCB"/>
    <w:rsid w:val="009332B0"/>
    <w:rsid w:val="00942EC2"/>
    <w:rsid w:val="00997281"/>
    <w:rsid w:val="009F37B7"/>
    <w:rsid w:val="009F5E43"/>
    <w:rsid w:val="009F6F20"/>
    <w:rsid w:val="00A10F02"/>
    <w:rsid w:val="00A13BC0"/>
    <w:rsid w:val="00A15EFF"/>
    <w:rsid w:val="00A164B4"/>
    <w:rsid w:val="00A2395C"/>
    <w:rsid w:val="00A2397C"/>
    <w:rsid w:val="00A264BB"/>
    <w:rsid w:val="00A26956"/>
    <w:rsid w:val="00A36240"/>
    <w:rsid w:val="00A41046"/>
    <w:rsid w:val="00A423F4"/>
    <w:rsid w:val="00A53724"/>
    <w:rsid w:val="00A73129"/>
    <w:rsid w:val="00A75A83"/>
    <w:rsid w:val="00A807DA"/>
    <w:rsid w:val="00A82346"/>
    <w:rsid w:val="00A86B86"/>
    <w:rsid w:val="00A92BA1"/>
    <w:rsid w:val="00A93484"/>
    <w:rsid w:val="00AC6BC6"/>
    <w:rsid w:val="00AD330E"/>
    <w:rsid w:val="00AE0E06"/>
    <w:rsid w:val="00AE3797"/>
    <w:rsid w:val="00AE44FD"/>
    <w:rsid w:val="00B03B5E"/>
    <w:rsid w:val="00B15449"/>
    <w:rsid w:val="00B35DBA"/>
    <w:rsid w:val="00B35F32"/>
    <w:rsid w:val="00B64F8E"/>
    <w:rsid w:val="00B93086"/>
    <w:rsid w:val="00BA19ED"/>
    <w:rsid w:val="00BA300B"/>
    <w:rsid w:val="00BA4B8D"/>
    <w:rsid w:val="00BC0F7D"/>
    <w:rsid w:val="00BE3255"/>
    <w:rsid w:val="00BF128E"/>
    <w:rsid w:val="00C120EB"/>
    <w:rsid w:val="00C1496A"/>
    <w:rsid w:val="00C20C9A"/>
    <w:rsid w:val="00C33079"/>
    <w:rsid w:val="00C45231"/>
    <w:rsid w:val="00C72833"/>
    <w:rsid w:val="00C80F1D"/>
    <w:rsid w:val="00C812DD"/>
    <w:rsid w:val="00C93F40"/>
    <w:rsid w:val="00CA3D0C"/>
    <w:rsid w:val="00CF20E3"/>
    <w:rsid w:val="00CF3390"/>
    <w:rsid w:val="00D309CC"/>
    <w:rsid w:val="00D46431"/>
    <w:rsid w:val="00D56A52"/>
    <w:rsid w:val="00D57972"/>
    <w:rsid w:val="00D675A9"/>
    <w:rsid w:val="00D738D6"/>
    <w:rsid w:val="00D755EB"/>
    <w:rsid w:val="00D87E00"/>
    <w:rsid w:val="00D9134D"/>
    <w:rsid w:val="00D9676D"/>
    <w:rsid w:val="00DA7A03"/>
    <w:rsid w:val="00DB1818"/>
    <w:rsid w:val="00DB5A6B"/>
    <w:rsid w:val="00DC06ED"/>
    <w:rsid w:val="00DC309B"/>
    <w:rsid w:val="00DC4DA2"/>
    <w:rsid w:val="00DD4C17"/>
    <w:rsid w:val="00DF000A"/>
    <w:rsid w:val="00DF2B1F"/>
    <w:rsid w:val="00DF6189"/>
    <w:rsid w:val="00DF62CD"/>
    <w:rsid w:val="00E14F1D"/>
    <w:rsid w:val="00E16509"/>
    <w:rsid w:val="00E214B7"/>
    <w:rsid w:val="00E44582"/>
    <w:rsid w:val="00E50039"/>
    <w:rsid w:val="00E52814"/>
    <w:rsid w:val="00E65E13"/>
    <w:rsid w:val="00E72324"/>
    <w:rsid w:val="00E72ABE"/>
    <w:rsid w:val="00E77645"/>
    <w:rsid w:val="00E8127C"/>
    <w:rsid w:val="00EA6F9B"/>
    <w:rsid w:val="00EC4A25"/>
    <w:rsid w:val="00EC55C0"/>
    <w:rsid w:val="00EE48CD"/>
    <w:rsid w:val="00EE5AA7"/>
    <w:rsid w:val="00EF7BF5"/>
    <w:rsid w:val="00F025A2"/>
    <w:rsid w:val="00F04712"/>
    <w:rsid w:val="00F21311"/>
    <w:rsid w:val="00F22EC7"/>
    <w:rsid w:val="00F262F6"/>
    <w:rsid w:val="00F325C8"/>
    <w:rsid w:val="00F501B8"/>
    <w:rsid w:val="00F62AEB"/>
    <w:rsid w:val="00F653B8"/>
    <w:rsid w:val="00F70647"/>
    <w:rsid w:val="00F76A1C"/>
    <w:rsid w:val="00F914BD"/>
    <w:rsid w:val="00F937F5"/>
    <w:rsid w:val="00F97B58"/>
    <w:rsid w:val="00FA1266"/>
    <w:rsid w:val="00FA62EC"/>
    <w:rsid w:val="00FC1192"/>
    <w:rsid w:val="00FE44D7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FA55F-F45C-1749-9453-3EB9EB95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53</TotalTime>
  <Pages>4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20</cp:revision>
  <cp:lastPrinted>2019-02-25T14:05:00Z</cp:lastPrinted>
  <dcterms:created xsi:type="dcterms:W3CDTF">2019-10-02T13:54:00Z</dcterms:created>
  <dcterms:modified xsi:type="dcterms:W3CDTF">2019-11-08T02:23:00Z</dcterms:modified>
  <cp:category/>
</cp:coreProperties>
</file>